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199" w:rsidRPr="0056341F" w:rsidRDefault="00461199" w:rsidP="0056341F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461199" w:rsidRPr="0056341F" w:rsidRDefault="00461199" w:rsidP="0056341F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461199" w:rsidRPr="0056341F" w:rsidRDefault="00461199" w:rsidP="0056341F">
      <w:pPr>
        <w:jc w:val="center"/>
        <w:rPr>
          <w:rFonts w:ascii="Arial" w:hAnsi="Arial" w:cs="Arial"/>
          <w:b/>
        </w:rPr>
      </w:pPr>
    </w:p>
    <w:p w:rsidR="00461199" w:rsidRPr="004B096C" w:rsidRDefault="00461199" w:rsidP="006941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Nome da Organização:  </w:t>
      </w:r>
      <w:r w:rsidRPr="004B096C">
        <w:rPr>
          <w:rFonts w:ascii="Arial" w:hAnsi="Arial" w:cs="Arial"/>
        </w:rPr>
        <w:t>ESPAÇO INFANTIL RECR E EDUC QUADRANGULAR PROJETO VIDA</w:t>
      </w:r>
    </w:p>
    <w:p w:rsidR="00461199" w:rsidRDefault="00461199" w:rsidP="006941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Nº do CNPJ: </w:t>
      </w:r>
      <w:r w:rsidRPr="004B096C">
        <w:rPr>
          <w:rFonts w:ascii="Arial" w:hAnsi="Arial" w:cs="Arial"/>
        </w:rPr>
        <w:t>00.631.212/0001-77</w:t>
      </w:r>
    </w:p>
    <w:p w:rsidR="00461199" w:rsidRDefault="00461199" w:rsidP="0056341F">
      <w:pPr>
        <w:spacing w:line="360" w:lineRule="auto"/>
        <w:rPr>
          <w:rFonts w:ascii="Arial" w:hAnsi="Arial" w:cs="Arial"/>
          <w:b/>
        </w:rPr>
      </w:pPr>
    </w:p>
    <w:p w:rsidR="00461199" w:rsidRDefault="00461199" w:rsidP="0056341F">
      <w:pPr>
        <w:spacing w:line="360" w:lineRule="auto"/>
        <w:rPr>
          <w:rFonts w:ascii="Arial" w:hAnsi="Arial" w:cs="Arial"/>
          <w:b/>
          <w:u w:val="single"/>
        </w:rPr>
      </w:pPr>
      <w:r w:rsidRPr="0056341F">
        <w:rPr>
          <w:rFonts w:ascii="Arial" w:hAnsi="Arial" w:cs="Arial"/>
          <w:b/>
          <w:u w:val="single"/>
        </w:rPr>
        <w:t xml:space="preserve">1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DIRETORIA</w:t>
      </w:r>
      <w:r>
        <w:rPr>
          <w:rFonts w:ascii="Arial" w:hAnsi="Arial" w:cs="Arial"/>
          <w:b/>
          <w:u w:val="single"/>
        </w:rPr>
        <w:t xml:space="preserve"> EXECUTIVA</w:t>
      </w:r>
    </w:p>
    <w:p w:rsidR="00461199" w:rsidRPr="0056341F" w:rsidRDefault="00461199" w:rsidP="0056341F">
      <w:pPr>
        <w:spacing w:line="360" w:lineRule="auto"/>
        <w:rPr>
          <w:rFonts w:ascii="Arial" w:hAnsi="Arial" w:cs="Arial"/>
          <w:b/>
          <w:u w:val="single"/>
        </w:rPr>
      </w:pPr>
    </w:p>
    <w:p w:rsidR="00461199" w:rsidRPr="000F5911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 xml:space="preserve">Cargo: </w:t>
      </w:r>
      <w:r>
        <w:rPr>
          <w:rFonts w:ascii="Arial" w:hAnsi="Arial" w:cs="Arial"/>
          <w:sz w:val="20"/>
          <w:szCs w:val="20"/>
        </w:rPr>
        <w:t>Presidente</w:t>
      </w:r>
    </w:p>
    <w:p w:rsidR="00461199" w:rsidRPr="00954DFF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Nome: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54DFF">
        <w:rPr>
          <w:rFonts w:ascii="Arial" w:hAnsi="Arial" w:cs="Arial"/>
          <w:sz w:val="20"/>
          <w:szCs w:val="20"/>
        </w:rPr>
        <w:t>Roosevelt Domingues Gasques</w:t>
      </w:r>
    </w:p>
    <w:p w:rsidR="00461199" w:rsidRPr="000F5911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RG: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8.946.435</w:t>
      </w:r>
    </w:p>
    <w:p w:rsidR="00461199" w:rsidRPr="000F5911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CPF: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011.116.578-40</w:t>
      </w:r>
    </w:p>
    <w:p w:rsidR="00461199" w:rsidRPr="000F5911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Nacionalidade: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Brasileiro</w:t>
      </w:r>
    </w:p>
    <w:p w:rsidR="00461199" w:rsidRPr="00954DFF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Naturalidade: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São Paulo</w:t>
      </w:r>
    </w:p>
    <w:p w:rsidR="00461199" w:rsidRPr="000F5911" w:rsidRDefault="00461199" w:rsidP="00D444FB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Data de Nascimento: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54DFF">
        <w:rPr>
          <w:rFonts w:ascii="Arial" w:hAnsi="Arial" w:cs="Arial"/>
          <w:sz w:val="20"/>
          <w:szCs w:val="20"/>
        </w:rPr>
        <w:t>25/11/1960</w:t>
      </w:r>
    </w:p>
    <w:p w:rsidR="00461199" w:rsidRPr="00954DFF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Endereço completo (inclusive com CEP):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Rua Helena dos Santos, 185 – Jd Fernandes/ SP                  CEP: 03581-200</w:t>
      </w:r>
    </w:p>
    <w:p w:rsidR="00461199" w:rsidRPr="00954DFF" w:rsidRDefault="00461199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954DFF">
        <w:rPr>
          <w:rFonts w:ascii="Arial" w:hAnsi="Arial" w:cs="Arial"/>
          <w:b/>
          <w:sz w:val="20"/>
          <w:szCs w:val="20"/>
          <w:lang w:val="en-US"/>
        </w:rPr>
        <w:t>E.mail</w:t>
      </w:r>
      <w:r w:rsidRPr="00954DFF">
        <w:rPr>
          <w:rFonts w:ascii="Arial" w:hAnsi="Arial" w:cs="Arial"/>
          <w:sz w:val="20"/>
          <w:szCs w:val="20"/>
          <w:lang w:val="en-US"/>
        </w:rPr>
        <w:t>: rdgadvoc@terra.com.br</w:t>
      </w:r>
    </w:p>
    <w:p w:rsidR="00461199" w:rsidRPr="00954DFF" w:rsidRDefault="00461199" w:rsidP="0056341F">
      <w:pPr>
        <w:spacing w:line="360" w:lineRule="auto"/>
        <w:rPr>
          <w:rFonts w:ascii="Arial" w:hAnsi="Arial" w:cs="Arial"/>
          <w:b/>
          <w:lang w:val="en-US"/>
        </w:rPr>
      </w:pPr>
    </w:p>
    <w:p w:rsidR="00461199" w:rsidRPr="000D6F99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D6F99">
        <w:rPr>
          <w:rFonts w:ascii="Arial" w:hAnsi="Arial" w:cs="Arial"/>
          <w:b/>
          <w:sz w:val="20"/>
          <w:szCs w:val="20"/>
        </w:rPr>
        <w:t xml:space="preserve">Cargo: </w:t>
      </w:r>
      <w:r>
        <w:rPr>
          <w:rFonts w:ascii="Arial" w:hAnsi="Arial" w:cs="Arial"/>
          <w:sz w:val="20"/>
          <w:szCs w:val="20"/>
        </w:rPr>
        <w:t>Vice Presidente</w:t>
      </w:r>
    </w:p>
    <w:p w:rsidR="00461199" w:rsidRPr="000F5911" w:rsidRDefault="00461199" w:rsidP="00D444FB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Nome: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D6F99">
        <w:rPr>
          <w:rFonts w:ascii="Arial" w:hAnsi="Arial" w:cs="Arial"/>
          <w:sz w:val="20"/>
          <w:szCs w:val="20"/>
        </w:rPr>
        <w:t>Iracema Martins de Oliveira Piacentini</w:t>
      </w:r>
    </w:p>
    <w:p w:rsidR="00461199" w:rsidRPr="000D6F99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RG: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15.970.452-2</w:t>
      </w:r>
    </w:p>
    <w:p w:rsidR="00461199" w:rsidRPr="000D6F99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CPF: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086.831.438-21</w:t>
      </w:r>
    </w:p>
    <w:p w:rsidR="00461199" w:rsidRPr="000D6F99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Nacionalidade: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Brasileira</w:t>
      </w:r>
    </w:p>
    <w:p w:rsidR="00461199" w:rsidRPr="000D6F99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Naturalidade: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São Paulo</w:t>
      </w:r>
    </w:p>
    <w:p w:rsidR="00461199" w:rsidRPr="00F17B8E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Data de Nascimento: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12/05/1965</w:t>
      </w:r>
    </w:p>
    <w:p w:rsidR="00461199" w:rsidRPr="003E7069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Endereço completo (inclusive com CEP):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Estr. do Campo Limpo, 5733 – Ed. Tocantis, AP.14 bl F – Campo Limpo CEP:05787-901</w:t>
      </w:r>
    </w:p>
    <w:p w:rsidR="00461199" w:rsidRPr="00F17B8E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E.mail: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17B8E">
        <w:rPr>
          <w:rFonts w:ascii="Arial" w:hAnsi="Arial" w:cs="Arial"/>
          <w:sz w:val="20"/>
          <w:szCs w:val="20"/>
        </w:rPr>
        <w:t>irapiacentini@hotmail.com</w:t>
      </w:r>
    </w:p>
    <w:p w:rsidR="00461199" w:rsidRPr="000F5911" w:rsidRDefault="00461199" w:rsidP="00D444FB">
      <w:pPr>
        <w:rPr>
          <w:rFonts w:ascii="Arial" w:hAnsi="Arial" w:cs="Arial"/>
          <w:b/>
        </w:rPr>
      </w:pPr>
    </w:p>
    <w:p w:rsidR="00461199" w:rsidRPr="003E7069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Cargo: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Tesoureira</w:t>
      </w:r>
    </w:p>
    <w:p w:rsidR="00461199" w:rsidRPr="003E7069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Nome: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Aparecida Lima do Nascimento</w:t>
      </w:r>
    </w:p>
    <w:p w:rsidR="00461199" w:rsidRPr="003E7069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RG: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13.973.234-2</w:t>
      </w:r>
    </w:p>
    <w:p w:rsidR="00461199" w:rsidRPr="003E7069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CPF: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068.648-40</w:t>
      </w:r>
    </w:p>
    <w:p w:rsidR="00461199" w:rsidRPr="003E7069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Nacionalidade: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E7069">
        <w:rPr>
          <w:rFonts w:ascii="Arial" w:hAnsi="Arial" w:cs="Arial"/>
          <w:sz w:val="20"/>
          <w:szCs w:val="20"/>
        </w:rPr>
        <w:t>brasileira</w:t>
      </w:r>
    </w:p>
    <w:p w:rsidR="00461199" w:rsidRPr="003E7069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Naturalidade: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São Paulo</w:t>
      </w:r>
    </w:p>
    <w:p w:rsidR="00461199" w:rsidRPr="000F5911" w:rsidRDefault="00461199" w:rsidP="00D444FB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Data de Nascimento: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97009">
        <w:rPr>
          <w:rFonts w:ascii="Arial" w:hAnsi="Arial" w:cs="Arial"/>
          <w:sz w:val="20"/>
          <w:szCs w:val="20"/>
        </w:rPr>
        <w:t>09/10/1965</w:t>
      </w:r>
    </w:p>
    <w:p w:rsidR="00461199" w:rsidRPr="003E7069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F5911">
        <w:rPr>
          <w:rFonts w:ascii="Arial" w:hAnsi="Arial" w:cs="Arial"/>
          <w:b/>
          <w:sz w:val="20"/>
          <w:szCs w:val="20"/>
        </w:rPr>
        <w:t>Endereço completo (inclusive com CEP):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Estr. do Campo Limpo, 5733 apto 22 bl H – Campo Limpo SP. Cep 05787-901</w:t>
      </w:r>
    </w:p>
    <w:p w:rsidR="00461199" w:rsidRPr="000F5911" w:rsidRDefault="00461199" w:rsidP="00D444FB">
      <w:pPr>
        <w:spacing w:line="360" w:lineRule="auto"/>
        <w:rPr>
          <w:rFonts w:ascii="Arial" w:hAnsi="Arial" w:cs="Arial"/>
          <w:b/>
        </w:rPr>
      </w:pPr>
      <w:r w:rsidRPr="000F5911">
        <w:rPr>
          <w:rFonts w:ascii="Arial" w:hAnsi="Arial" w:cs="Arial"/>
          <w:b/>
          <w:sz w:val="20"/>
          <w:szCs w:val="20"/>
        </w:rPr>
        <w:t>E.mail: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E19AE">
        <w:rPr>
          <w:rFonts w:ascii="Arial" w:hAnsi="Arial" w:cs="Arial"/>
          <w:sz w:val="20"/>
          <w:szCs w:val="20"/>
        </w:rPr>
        <w:t>apa_limanascimento@hotmail.com</w:t>
      </w:r>
    </w:p>
    <w:p w:rsidR="00461199" w:rsidRPr="0056341F" w:rsidRDefault="00461199" w:rsidP="00D444FB">
      <w:pPr>
        <w:spacing w:line="360" w:lineRule="auto"/>
        <w:rPr>
          <w:rFonts w:ascii="Arial" w:hAnsi="Arial" w:cs="Arial"/>
          <w:b/>
          <w:u w:val="single"/>
        </w:rPr>
      </w:pP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Secretária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Rosangela Minutella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14.102.457-4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046.249.648-10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29/06/1963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Jaracatiá, 735 bloco 5 Apto.41- Campo Limpo- SP.   CEP:05754-071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</w:t>
      </w:r>
      <w:r w:rsidRPr="00D80AB6">
        <w:rPr>
          <w:rFonts w:ascii="Arial" w:hAnsi="Arial" w:cs="Arial"/>
          <w:sz w:val="20"/>
          <w:szCs w:val="20"/>
        </w:rPr>
        <w:t>minutella@ig.com.br</w:t>
      </w:r>
    </w:p>
    <w:p w:rsidR="00461199" w:rsidRDefault="00461199" w:rsidP="00D444FB">
      <w:pPr>
        <w:spacing w:line="360" w:lineRule="auto"/>
        <w:rPr>
          <w:rFonts w:ascii="Arial" w:hAnsi="Arial" w:cs="Arial"/>
          <w:b/>
        </w:rPr>
      </w:pPr>
    </w:p>
    <w:p w:rsidR="00461199" w:rsidRDefault="00461199" w:rsidP="00D444FB">
      <w:pPr>
        <w:rPr>
          <w:rFonts w:ascii="Arial" w:hAnsi="Arial" w:cs="Arial"/>
          <w:b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Default="00461199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461199" w:rsidRPr="0056341F" w:rsidRDefault="00461199" w:rsidP="009A08CD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461199" w:rsidRPr="0056341F" w:rsidRDefault="00461199" w:rsidP="009A08CD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461199" w:rsidRPr="0056341F" w:rsidRDefault="00461199" w:rsidP="009A08CD">
      <w:pPr>
        <w:jc w:val="center"/>
        <w:rPr>
          <w:rFonts w:ascii="Arial" w:hAnsi="Arial" w:cs="Arial"/>
          <w:b/>
        </w:rPr>
      </w:pPr>
    </w:p>
    <w:p w:rsidR="00461199" w:rsidRPr="004B096C" w:rsidRDefault="00461199" w:rsidP="009A0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Nome da Organização: </w:t>
      </w:r>
      <w:r w:rsidRPr="004B096C">
        <w:rPr>
          <w:rFonts w:ascii="Arial" w:hAnsi="Arial" w:cs="Arial"/>
        </w:rPr>
        <w:t>ESPAÇO INFANTIL RECR E EDUC QUADRANGULAR PROJETO VIDA</w:t>
      </w:r>
    </w:p>
    <w:p w:rsidR="00461199" w:rsidRDefault="00461199" w:rsidP="009A0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Nº do CNPJ: </w:t>
      </w:r>
      <w:r w:rsidRPr="004B096C">
        <w:rPr>
          <w:rFonts w:ascii="Arial" w:hAnsi="Arial" w:cs="Arial"/>
        </w:rPr>
        <w:t>00.631.212/0001-77</w:t>
      </w:r>
    </w:p>
    <w:p w:rsidR="00461199" w:rsidRDefault="00461199" w:rsidP="009A08CD">
      <w:pPr>
        <w:spacing w:line="360" w:lineRule="auto"/>
        <w:rPr>
          <w:rFonts w:ascii="Arial" w:hAnsi="Arial" w:cs="Arial"/>
          <w:b/>
        </w:rPr>
      </w:pPr>
    </w:p>
    <w:p w:rsidR="00461199" w:rsidRDefault="00461199" w:rsidP="00D444FB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CONSELHO FISCAL</w:t>
      </w:r>
    </w:p>
    <w:p w:rsidR="00461199" w:rsidRPr="0056341F" w:rsidRDefault="00461199" w:rsidP="00D444FB">
      <w:pPr>
        <w:spacing w:line="360" w:lineRule="auto"/>
        <w:rPr>
          <w:rFonts w:ascii="Arial" w:hAnsi="Arial" w:cs="Arial"/>
          <w:b/>
          <w:u w:val="single"/>
        </w:rPr>
      </w:pP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Fiscal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Gildemar Pereira Leite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17.676.451-3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111.877.248-23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Ipaumirim CE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01/01/1968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Prof. João Della, 125 Jd. Maria Rosa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gildemarleite@yahoo.com.br</w:t>
      </w:r>
      <w:bookmarkStart w:id="0" w:name="_GoBack"/>
      <w:bookmarkEnd w:id="0"/>
    </w:p>
    <w:p w:rsidR="00461199" w:rsidRDefault="00461199" w:rsidP="00D444FB">
      <w:pPr>
        <w:spacing w:line="360" w:lineRule="auto"/>
        <w:rPr>
          <w:rFonts w:ascii="Arial" w:hAnsi="Arial" w:cs="Arial"/>
          <w:b/>
        </w:rPr>
      </w:pP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Cargo: Conselheira Fiscal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Rone Cleide de Souza Almeida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24.882.494-5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205.196.718-05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31/03/1976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Gabriel Madri, 103 Pq. Pinheiros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</w:t>
      </w:r>
      <w:r w:rsidRPr="00697009">
        <w:rPr>
          <w:rFonts w:ascii="Arial" w:hAnsi="Arial" w:cs="Arial"/>
          <w:sz w:val="20"/>
          <w:szCs w:val="20"/>
        </w:rPr>
        <w:t>cleide.fts@gmail.com</w:t>
      </w:r>
    </w:p>
    <w:p w:rsidR="00461199" w:rsidRDefault="00461199" w:rsidP="00D444FB">
      <w:pPr>
        <w:rPr>
          <w:rFonts w:ascii="Arial" w:hAnsi="Arial" w:cs="Arial"/>
          <w:b/>
        </w:rPr>
      </w:pP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Fiscal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Lucas Gaspar Pastro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36.274.863-9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336.295.118-05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Carun, 43 Jd. Maria Duarte</w:t>
      </w:r>
    </w:p>
    <w:p w:rsidR="00461199" w:rsidRDefault="00461199" w:rsidP="00D444FB">
      <w:pPr>
        <w:spacing w:line="360" w:lineRule="auto"/>
        <w:rPr>
          <w:rFonts w:ascii="Arial" w:hAnsi="Arial" w:cs="Arial"/>
          <w:b/>
        </w:rPr>
      </w:pPr>
      <w:r w:rsidRPr="00D444FB">
        <w:rPr>
          <w:rFonts w:ascii="Arial" w:hAnsi="Arial" w:cs="Arial"/>
          <w:sz w:val="20"/>
          <w:szCs w:val="20"/>
        </w:rPr>
        <w:t>E.mail:</w:t>
      </w:r>
    </w:p>
    <w:p w:rsidR="00461199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Suplente Fiscal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Célia Souza de Jesus do Carmo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21.120.726-3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107.130.278-78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Bataguassu- MS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20/12/1970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Ruan Aldama,69 bl. A apto 43 Jd Umuarama CEP: 05783-130</w:t>
      </w:r>
    </w:p>
    <w:p w:rsidR="00461199" w:rsidRPr="009A08CD" w:rsidRDefault="00461199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9A08CD">
        <w:rPr>
          <w:rFonts w:ascii="Arial" w:hAnsi="Arial" w:cs="Arial"/>
          <w:sz w:val="20"/>
          <w:szCs w:val="20"/>
          <w:lang w:val="en-US"/>
        </w:rPr>
        <w:t>E.mail: celiacarmo@ig.com.br</w:t>
      </w:r>
    </w:p>
    <w:p w:rsidR="00461199" w:rsidRPr="009A08CD" w:rsidRDefault="00461199" w:rsidP="00D444FB">
      <w:pPr>
        <w:rPr>
          <w:rFonts w:ascii="Arial" w:hAnsi="Arial" w:cs="Arial"/>
          <w:b/>
          <w:lang w:val="en-US"/>
        </w:rPr>
      </w:pP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Suplente Fiscal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Erica Lucia da Silva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35.312.740-1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359.973.098-94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Caraburi, 62 Jd. Umarizal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</w:p>
    <w:p w:rsidR="00461199" w:rsidRDefault="00461199" w:rsidP="00D444FB">
      <w:pPr>
        <w:rPr>
          <w:rFonts w:ascii="Arial" w:hAnsi="Arial" w:cs="Arial"/>
          <w:b/>
        </w:rPr>
      </w:pP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Suplente Fiscal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Angela Rosa de Souza Silveira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14.747.262-3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316.194.360-00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 w:rsidRPr="00697009">
        <w:t xml:space="preserve"> </w:t>
      </w:r>
      <w:r w:rsidRPr="00697009">
        <w:rPr>
          <w:rFonts w:ascii="Arial" w:hAnsi="Arial" w:cs="Arial"/>
          <w:sz w:val="20"/>
          <w:szCs w:val="20"/>
        </w:rPr>
        <w:t>angela.silveira@gmail.com</w:t>
      </w:r>
    </w:p>
    <w:p w:rsidR="00461199" w:rsidRPr="00D444FB" w:rsidRDefault="00461199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</w:t>
      </w:r>
      <w:r w:rsidRPr="00697009">
        <w:rPr>
          <w:rFonts w:ascii="Arial" w:hAnsi="Arial" w:cs="Arial"/>
          <w:sz w:val="20"/>
          <w:szCs w:val="20"/>
        </w:rPr>
        <w:t>15/05/1958</w:t>
      </w:r>
    </w:p>
    <w:p w:rsidR="00461199" w:rsidRPr="009A08CD" w:rsidRDefault="00461199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Claraiba, 187 Jd. </w:t>
      </w:r>
      <w:r w:rsidRPr="009A08CD">
        <w:rPr>
          <w:rFonts w:ascii="Arial" w:hAnsi="Arial" w:cs="Arial"/>
          <w:sz w:val="20"/>
          <w:szCs w:val="20"/>
          <w:lang w:val="en-US"/>
        </w:rPr>
        <w:t>Umarizal /SP – CEP:</w:t>
      </w:r>
      <w:r w:rsidRPr="009A08CD">
        <w:rPr>
          <w:lang w:val="en-US"/>
        </w:rPr>
        <w:t xml:space="preserve"> </w:t>
      </w:r>
      <w:r w:rsidRPr="009A08CD">
        <w:rPr>
          <w:rFonts w:ascii="Arial" w:hAnsi="Arial" w:cs="Arial"/>
          <w:sz w:val="20"/>
          <w:szCs w:val="20"/>
          <w:lang w:val="en-US"/>
        </w:rPr>
        <w:t>05756-320</w:t>
      </w:r>
    </w:p>
    <w:p w:rsidR="00461199" w:rsidRPr="009A08CD" w:rsidRDefault="00461199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9A08CD">
        <w:rPr>
          <w:rFonts w:ascii="Arial" w:hAnsi="Arial" w:cs="Arial"/>
          <w:sz w:val="20"/>
          <w:szCs w:val="20"/>
          <w:lang w:val="en-US"/>
        </w:rPr>
        <w:t>E.mail: angela.silveira@gmail.com</w:t>
      </w:r>
    </w:p>
    <w:p w:rsidR="00461199" w:rsidRPr="009A08CD" w:rsidRDefault="00461199" w:rsidP="00D444FB">
      <w:pPr>
        <w:rPr>
          <w:rFonts w:ascii="Arial" w:hAnsi="Arial" w:cs="Arial"/>
          <w:lang w:val="en-US"/>
        </w:rPr>
      </w:pPr>
    </w:p>
    <w:p w:rsidR="00461199" w:rsidRPr="009A08CD" w:rsidRDefault="00461199" w:rsidP="00D444FB">
      <w:pPr>
        <w:rPr>
          <w:rFonts w:ascii="Arial" w:hAnsi="Arial" w:cs="Arial"/>
          <w:b/>
          <w:lang w:val="en-US"/>
        </w:rPr>
      </w:pPr>
    </w:p>
    <w:p w:rsidR="00461199" w:rsidRPr="009A08CD" w:rsidRDefault="00461199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461199" w:rsidRPr="009A08CD" w:rsidRDefault="00461199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461199" w:rsidRPr="009A08CD" w:rsidRDefault="00461199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461199" w:rsidRPr="009A08CD" w:rsidRDefault="00461199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sectPr w:rsidR="00461199" w:rsidRPr="009A08CD" w:rsidSect="006941FA">
      <w:pgSz w:w="11906" w:h="16838"/>
      <w:pgMar w:top="899" w:right="1133" w:bottom="1417" w:left="993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41F"/>
    <w:rsid w:val="00015DB4"/>
    <w:rsid w:val="00060EB8"/>
    <w:rsid w:val="000C346C"/>
    <w:rsid w:val="000D6F99"/>
    <w:rsid w:val="000F5911"/>
    <w:rsid w:val="001C08DE"/>
    <w:rsid w:val="001E0F85"/>
    <w:rsid w:val="001F2928"/>
    <w:rsid w:val="0032452D"/>
    <w:rsid w:val="0039100F"/>
    <w:rsid w:val="003E7069"/>
    <w:rsid w:val="00461199"/>
    <w:rsid w:val="004B096C"/>
    <w:rsid w:val="005530A2"/>
    <w:rsid w:val="00554BC1"/>
    <w:rsid w:val="0056341F"/>
    <w:rsid w:val="00580D86"/>
    <w:rsid w:val="006926D7"/>
    <w:rsid w:val="006941FA"/>
    <w:rsid w:val="00697009"/>
    <w:rsid w:val="006D5D3D"/>
    <w:rsid w:val="006E19AE"/>
    <w:rsid w:val="00756AB1"/>
    <w:rsid w:val="00827C69"/>
    <w:rsid w:val="008913C2"/>
    <w:rsid w:val="00891BB3"/>
    <w:rsid w:val="0091032B"/>
    <w:rsid w:val="00926061"/>
    <w:rsid w:val="009317B5"/>
    <w:rsid w:val="00954DFF"/>
    <w:rsid w:val="009A08CD"/>
    <w:rsid w:val="009D5E82"/>
    <w:rsid w:val="00AA488A"/>
    <w:rsid w:val="00C974B9"/>
    <w:rsid w:val="00CB2D06"/>
    <w:rsid w:val="00D444FB"/>
    <w:rsid w:val="00D80AB6"/>
    <w:rsid w:val="00D92846"/>
    <w:rsid w:val="00E852D4"/>
    <w:rsid w:val="00EA6244"/>
    <w:rsid w:val="00F17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BB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537</Words>
  <Characters>2904</Characters>
  <Application>Microsoft Office Outlook</Application>
  <DocSecurity>0</DocSecurity>
  <Lines>0</Lines>
  <Paragraphs>0</Paragraphs>
  <ScaleCrop>false</ScaleCrop>
  <Company>SAS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d534795</dc:creator>
  <cp:keywords/>
  <dc:description/>
  <cp:lastModifiedBy>d534795</cp:lastModifiedBy>
  <cp:revision>3</cp:revision>
  <dcterms:created xsi:type="dcterms:W3CDTF">2015-01-16T16:35:00Z</dcterms:created>
  <dcterms:modified xsi:type="dcterms:W3CDTF">2015-01-16T16:36:00Z</dcterms:modified>
</cp:coreProperties>
</file>